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3907A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11091/020-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232D0D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232D0D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3907A4" w:rsidRPr="003907A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3907A4" w:rsidRPr="003907A4">
          <w:rPr>
            <w:rStyle w:val="aa"/>
          </w:rPr>
          <w:t>440052, г. Пенза, ул. Ново-Тамбовская, д.9;</w:t>
        </w:r>
        <w:r w:rsidR="003907A4" w:rsidRPr="003907A4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3907A4" w:rsidRPr="003907A4">
          <w:rPr>
            <w:rStyle w:val="aa"/>
          </w:rPr>
          <w:t xml:space="preserve"> Поликлиника -</w:t>
        </w:r>
        <w:r w:rsidR="003907A4" w:rsidRPr="003907A4">
          <w:rPr>
            <w:u w:val="single"/>
          </w:rPr>
          <w:t xml:space="preserve"> Рентгенологическое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3907A4" w:rsidRPr="003907A4">
          <w:rPr>
            <w:u w:val="single"/>
          </w:rPr>
          <w:t xml:space="preserve"> 11091/020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3907A4" w:rsidRPr="003907A4">
          <w:rPr>
            <w:rStyle w:val="aa"/>
          </w:rPr>
          <w:t xml:space="preserve"> Рентгенолаборант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3907A4" w:rsidRPr="003907A4">
          <w:rPr>
            <w:rStyle w:val="aa"/>
          </w:rPr>
          <w:t xml:space="preserve"> 26073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3907A4" w:rsidRPr="003907A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5602DA" w:rsidRPr="00A31431" w:rsidTr="00C30AD7">
        <w:trPr>
          <w:jc w:val="center"/>
        </w:trPr>
        <w:tc>
          <w:tcPr>
            <w:tcW w:w="4678" w:type="dxa"/>
            <w:vAlign w:val="center"/>
          </w:tcPr>
          <w:p w:rsidR="005602DA" w:rsidRPr="00A31431" w:rsidRDefault="005602DA" w:rsidP="005602DA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602DA" w:rsidRPr="005602DA" w:rsidRDefault="00913C64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5602DA" w:rsidRPr="005602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602DA" w:rsidRPr="005602DA" w:rsidRDefault="005602DA" w:rsidP="00AD14A4">
      <w:r w:rsidRPr="005602DA">
        <w:t>- Руководство по эксплуатации шумомера интегрирующего виброметра ШИ-01В МГФК.968620.110РЭ;</w:t>
      </w:r>
    </w:p>
    <w:p w:rsidR="005602DA" w:rsidRPr="005602DA" w:rsidRDefault="005602DA" w:rsidP="00AD14A4">
      <w:r w:rsidRPr="005602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5602DA" w:rsidP="00AD14A4">
      <w:r w:rsidRPr="005602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913C64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3907A4" w:rsidRPr="003907A4">
          <w:t xml:space="preserve"> Рентгенодиагностический аппарат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5602DA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491E29" w:rsidRPr="00A31431" w:rsidTr="00C30AD7">
        <w:trPr>
          <w:jc w:val="center"/>
        </w:trPr>
        <w:tc>
          <w:tcPr>
            <w:tcW w:w="3085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Проведение диагностических исследований</w:t>
            </w:r>
          </w:p>
        </w:tc>
        <w:tc>
          <w:tcPr>
            <w:tcW w:w="2286" w:type="dxa"/>
            <w:vAlign w:val="center"/>
          </w:tcPr>
          <w:p w:rsidR="00491E29" w:rsidRPr="00A31431" w:rsidRDefault="00C20CB7" w:rsidP="007C56B5">
            <w:pPr>
              <w:pStyle w:val="a8"/>
            </w:pPr>
            <w:r>
              <w:t>54.6; 54.0; 54.3</w:t>
            </w:r>
          </w:p>
        </w:tc>
        <w:tc>
          <w:tcPr>
            <w:tcW w:w="2108" w:type="dxa"/>
            <w:vAlign w:val="center"/>
          </w:tcPr>
          <w:p w:rsidR="00491E29" w:rsidRPr="00A31431" w:rsidRDefault="00C20CB7" w:rsidP="007C56B5">
            <w:pPr>
              <w:pStyle w:val="a8"/>
            </w:pPr>
            <w:r>
              <w:t>54.3</w:t>
            </w:r>
          </w:p>
        </w:tc>
        <w:tc>
          <w:tcPr>
            <w:tcW w:w="1843" w:type="dxa"/>
            <w:vAlign w:val="center"/>
          </w:tcPr>
          <w:p w:rsidR="00491E29" w:rsidRPr="00A31431" w:rsidRDefault="00491E29" w:rsidP="007C56B5">
            <w:pPr>
              <w:pStyle w:val="a8"/>
            </w:pPr>
            <w:r>
              <w:t>180</w:t>
            </w:r>
          </w:p>
        </w:tc>
        <w:tc>
          <w:tcPr>
            <w:tcW w:w="1418" w:type="dxa"/>
            <w:vAlign w:val="center"/>
          </w:tcPr>
          <w:p w:rsidR="00491E29" w:rsidRPr="00A31431" w:rsidRDefault="00C20CB7" w:rsidP="007C56B5">
            <w:pPr>
              <w:pStyle w:val="a8"/>
            </w:pPr>
            <w:r>
              <w:t>180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913C64" w:rsidP="00FE033F">
      <w:pPr>
        <w:pStyle w:val="a6"/>
      </w:pPr>
      <w:fldSimple w:instr=" DOCVARIABLE  shum_result \* MERGEFORMAT ">
        <w:r w:rsidR="00C20CB7" w:rsidRPr="00C20CB7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50.0 дБА со стандартной неопределенностью, равной 1.24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491E29" w:rsidRPr="00A31431" w:rsidTr="006939DC">
        <w:trPr>
          <w:jc w:val="center"/>
        </w:trPr>
        <w:tc>
          <w:tcPr>
            <w:tcW w:w="3728" w:type="dxa"/>
            <w:vAlign w:val="center"/>
          </w:tcPr>
          <w:p w:rsidR="00491E29" w:rsidRPr="00A31431" w:rsidRDefault="00491E29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491E29" w:rsidRPr="00A31431" w:rsidRDefault="00C20CB7" w:rsidP="00E576CE">
            <w:pPr>
              <w:pStyle w:val="a8"/>
            </w:pPr>
            <w:r>
              <w:t>50.0</w:t>
            </w:r>
          </w:p>
        </w:tc>
        <w:tc>
          <w:tcPr>
            <w:tcW w:w="2318" w:type="dxa"/>
            <w:vAlign w:val="center"/>
          </w:tcPr>
          <w:p w:rsidR="00491E29" w:rsidRPr="00A31431" w:rsidRDefault="00491E29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491E29" w:rsidRPr="00A31431" w:rsidRDefault="00C20CB7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913C64" w:rsidP="00D76DF8">
      <w:fldSimple w:instr=" DOCVARIABLE att_zakl \* MERGEFORMAT ">
        <w:r w:rsidR="00C20CB7" w:rsidRPr="00C20CB7">
          <w:rPr>
            <w:bCs/>
          </w:rPr>
          <w:t>-</w:t>
        </w:r>
        <w:r w:rsidR="00C20CB7" w:rsidRPr="00C20CB7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C20CB7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Митяева Ольга Александровна</w:t>
            </w:r>
          </w:p>
        </w:tc>
      </w:tr>
      <w:tr w:rsidR="00AA46ED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Лукичев Дмитрий Олегович</w:t>
            </w:r>
          </w:p>
        </w:tc>
      </w:tr>
      <w:tr w:rsidR="00305844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2DA" w:rsidRDefault="005602DA" w:rsidP="0076042D">
      <w:pPr>
        <w:pStyle w:val="a9"/>
      </w:pPr>
      <w:r>
        <w:separator/>
      </w:r>
    </w:p>
  </w:endnote>
  <w:endnote w:type="continuationSeparator" w:id="0">
    <w:p w:rsidR="005602DA" w:rsidRDefault="005602D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3907A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11091/020-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913C64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913C64" w:rsidRPr="00C30AD7">
            <w:rPr>
              <w:rStyle w:val="ad"/>
              <w:sz w:val="20"/>
              <w:szCs w:val="20"/>
            </w:rPr>
            <w:fldChar w:fldCharType="separate"/>
          </w:r>
          <w:r w:rsidR="003907A4">
            <w:rPr>
              <w:rStyle w:val="ad"/>
              <w:noProof/>
              <w:sz w:val="20"/>
              <w:szCs w:val="20"/>
            </w:rPr>
            <w:t>1</w:t>
          </w:r>
          <w:r w:rsidR="00913C64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907A4" w:rsidRPr="003907A4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2DA" w:rsidRDefault="005602DA" w:rsidP="0076042D">
      <w:pPr>
        <w:pStyle w:val="a9"/>
      </w:pPr>
      <w:r>
        <w:separator/>
      </w:r>
    </w:p>
  </w:footnote>
  <w:footnote w:type="continuationSeparator" w:id="0">
    <w:p w:rsidR="005602DA" w:rsidRDefault="005602D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Рентгенодиагностический аппарат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DFA4AB748C4149F3B4C25BA7DFB1A99B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20- Ш "/>
    <w:docVar w:name="oborud" w:val=" Рентгенодиагностический аппарат, проявочный аппарат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1A020B14A3F4D3C8583867D005855F7"/>
    <w:docVar w:name="rm_id" w:val="152"/>
    <w:docVar w:name="rm_name" w:val=" Рентгенолаборант "/>
    <w:docVar w:name="rm_number" w:val=" 11091/020 "/>
    <w:docVar w:name="shum_result" w:val="Эквивалентный уровень звука за 8-часовой рабочий день на данном рабочем месте составляет 50.0 дБА со стандартной неопределенностью, равной 1.2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ленка для рентгеновских снимков, щелочи "/>
    <w:docVar w:name="U8h" w:val="1.24"/>
    <w:docVar w:name="version" w:val="51"/>
    <w:docVar w:name="zona_name" w:val="Пультовая"/>
    <w:docVar w:name="zona_time" w:val="50"/>
  </w:docVars>
  <w:rsids>
    <w:rsidRoot w:val="00D43AE8"/>
    <w:rsid w:val="0002439C"/>
    <w:rsid w:val="00025683"/>
    <w:rsid w:val="00034251"/>
    <w:rsid w:val="000364DD"/>
    <w:rsid w:val="00046815"/>
    <w:rsid w:val="0005566C"/>
    <w:rsid w:val="00072388"/>
    <w:rsid w:val="000762B4"/>
    <w:rsid w:val="000D1F5B"/>
    <w:rsid w:val="001063D2"/>
    <w:rsid w:val="00110025"/>
    <w:rsid w:val="0011122C"/>
    <w:rsid w:val="00124630"/>
    <w:rsid w:val="0013251B"/>
    <w:rsid w:val="00141A11"/>
    <w:rsid w:val="001429B1"/>
    <w:rsid w:val="001577ED"/>
    <w:rsid w:val="001607C8"/>
    <w:rsid w:val="001F4D8D"/>
    <w:rsid w:val="0020758D"/>
    <w:rsid w:val="002108AC"/>
    <w:rsid w:val="0021550A"/>
    <w:rsid w:val="00232D0D"/>
    <w:rsid w:val="00234932"/>
    <w:rsid w:val="002A3563"/>
    <w:rsid w:val="002E55C6"/>
    <w:rsid w:val="00305844"/>
    <w:rsid w:val="00305B2F"/>
    <w:rsid w:val="00367816"/>
    <w:rsid w:val="003876C3"/>
    <w:rsid w:val="0039044C"/>
    <w:rsid w:val="003907A4"/>
    <w:rsid w:val="003C24DB"/>
    <w:rsid w:val="00402CAC"/>
    <w:rsid w:val="00405209"/>
    <w:rsid w:val="00444410"/>
    <w:rsid w:val="0045766F"/>
    <w:rsid w:val="004872D4"/>
    <w:rsid w:val="00491E29"/>
    <w:rsid w:val="004A47AD"/>
    <w:rsid w:val="004B29B6"/>
    <w:rsid w:val="004C4DB2"/>
    <w:rsid w:val="004E1F14"/>
    <w:rsid w:val="004F7057"/>
    <w:rsid w:val="005144D2"/>
    <w:rsid w:val="00544EF4"/>
    <w:rsid w:val="005602DA"/>
    <w:rsid w:val="00563E94"/>
    <w:rsid w:val="00566825"/>
    <w:rsid w:val="00576095"/>
    <w:rsid w:val="00585F8C"/>
    <w:rsid w:val="005A3A36"/>
    <w:rsid w:val="005B466C"/>
    <w:rsid w:val="005B7FE8"/>
    <w:rsid w:val="005C0A9A"/>
    <w:rsid w:val="005E55D5"/>
    <w:rsid w:val="006742DE"/>
    <w:rsid w:val="006939DC"/>
    <w:rsid w:val="0069682B"/>
    <w:rsid w:val="006C28B3"/>
    <w:rsid w:val="006D4C2D"/>
    <w:rsid w:val="006E21B9"/>
    <w:rsid w:val="006F59E4"/>
    <w:rsid w:val="007049EB"/>
    <w:rsid w:val="00710271"/>
    <w:rsid w:val="007105E8"/>
    <w:rsid w:val="00717C9F"/>
    <w:rsid w:val="0076042D"/>
    <w:rsid w:val="0078004C"/>
    <w:rsid w:val="007C342B"/>
    <w:rsid w:val="007C56B5"/>
    <w:rsid w:val="007D1852"/>
    <w:rsid w:val="007D2CEA"/>
    <w:rsid w:val="007F4A70"/>
    <w:rsid w:val="00814094"/>
    <w:rsid w:val="00820041"/>
    <w:rsid w:val="00852B4B"/>
    <w:rsid w:val="00883461"/>
    <w:rsid w:val="008A0F2E"/>
    <w:rsid w:val="008A7109"/>
    <w:rsid w:val="008E68DE"/>
    <w:rsid w:val="0090588D"/>
    <w:rsid w:val="00913C64"/>
    <w:rsid w:val="0092778A"/>
    <w:rsid w:val="009B66C5"/>
    <w:rsid w:val="00A12349"/>
    <w:rsid w:val="00A31431"/>
    <w:rsid w:val="00A40BBB"/>
    <w:rsid w:val="00A907F6"/>
    <w:rsid w:val="00A91908"/>
    <w:rsid w:val="00AA4551"/>
    <w:rsid w:val="00AA46ED"/>
    <w:rsid w:val="00AA4DCC"/>
    <w:rsid w:val="00AD14A4"/>
    <w:rsid w:val="00AD7C32"/>
    <w:rsid w:val="00AD7C7D"/>
    <w:rsid w:val="00AF796F"/>
    <w:rsid w:val="00BA05BD"/>
    <w:rsid w:val="00BA5029"/>
    <w:rsid w:val="00BB1E3B"/>
    <w:rsid w:val="00BC2F3C"/>
    <w:rsid w:val="00C02721"/>
    <w:rsid w:val="00C20CB7"/>
    <w:rsid w:val="00C30AD7"/>
    <w:rsid w:val="00C4382E"/>
    <w:rsid w:val="00CA367E"/>
    <w:rsid w:val="00CE3307"/>
    <w:rsid w:val="00D37F9E"/>
    <w:rsid w:val="00D43AE8"/>
    <w:rsid w:val="00D65BF2"/>
    <w:rsid w:val="00D76DF8"/>
    <w:rsid w:val="00DB2D5D"/>
    <w:rsid w:val="00DB5302"/>
    <w:rsid w:val="00DC3380"/>
    <w:rsid w:val="00DD6B1F"/>
    <w:rsid w:val="00E043C5"/>
    <w:rsid w:val="00E124F4"/>
    <w:rsid w:val="00E36337"/>
    <w:rsid w:val="00E576CE"/>
    <w:rsid w:val="00E71AFF"/>
    <w:rsid w:val="00EB72AD"/>
    <w:rsid w:val="00EC37A1"/>
    <w:rsid w:val="00EE2508"/>
    <w:rsid w:val="00EE5032"/>
    <w:rsid w:val="00EF3DC4"/>
    <w:rsid w:val="00F06D3C"/>
    <w:rsid w:val="00F5624B"/>
    <w:rsid w:val="00F76072"/>
    <w:rsid w:val="00F852F9"/>
    <w:rsid w:val="00F91103"/>
    <w:rsid w:val="00FB001B"/>
    <w:rsid w:val="00FB7435"/>
    <w:rsid w:val="00FD20A5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2016-11-24T10:54:00Z</dcterms:created>
  <dcterms:modified xsi:type="dcterms:W3CDTF">2016-11-25T06:22:00Z</dcterms:modified>
</cp:coreProperties>
</file>